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27B2" w:rsidRDefault="00FE27B2" w:rsidP="00FE27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BLOWEHOME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FE27B2" w:rsidRDefault="00FE27B2" w:rsidP="00FE27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Litchurch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, Derbyshire.</w:t>
      </w:r>
    </w:p>
    <w:p w:rsidR="00FE27B2" w:rsidRDefault="00FE27B2" w:rsidP="00FE27B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E27B2" w:rsidRDefault="00FE27B2" w:rsidP="00FE27B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E27B2" w:rsidRDefault="00FE27B2" w:rsidP="00FE27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Jun.</w:t>
      </w:r>
      <w:r>
        <w:rPr>
          <w:rFonts w:ascii="Times New Roman" w:hAnsi="Times New Roman" w:cs="Times New Roman"/>
          <w:sz w:val="24"/>
          <w:szCs w:val="24"/>
        </w:rPr>
        <w:tab/>
        <w:t>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Derby into lands</w:t>
      </w:r>
    </w:p>
    <w:p w:rsidR="00FE27B2" w:rsidRDefault="00FE27B2" w:rsidP="00FE27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the late Sir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FitzWilliam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FE27B2" w:rsidRDefault="00FE27B2" w:rsidP="00FE27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721D16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21-117)</w:t>
      </w:r>
    </w:p>
    <w:p w:rsidR="00FE27B2" w:rsidRDefault="00FE27B2" w:rsidP="00FE27B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E27B2" w:rsidRDefault="00FE27B2" w:rsidP="00FE27B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FE27B2" w:rsidRDefault="00FE27B2" w:rsidP="00FE27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November 2015</w:t>
      </w:r>
    </w:p>
    <w:sectPr w:rsidR="00DD5B8A" w:rsidRPr="00FE27B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27B2" w:rsidRDefault="00FE27B2" w:rsidP="00564E3C">
      <w:pPr>
        <w:spacing w:after="0" w:line="240" w:lineRule="auto"/>
      </w:pPr>
      <w:r>
        <w:separator/>
      </w:r>
    </w:p>
  </w:endnote>
  <w:endnote w:type="continuationSeparator" w:id="0">
    <w:p w:rsidR="00FE27B2" w:rsidRDefault="00FE27B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FE27B2">
      <w:rPr>
        <w:rFonts w:ascii="Times New Roman" w:hAnsi="Times New Roman" w:cs="Times New Roman"/>
        <w:noProof/>
        <w:sz w:val="24"/>
        <w:szCs w:val="24"/>
      </w:rPr>
      <w:t>28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27B2" w:rsidRDefault="00FE27B2" w:rsidP="00564E3C">
      <w:pPr>
        <w:spacing w:after="0" w:line="240" w:lineRule="auto"/>
      </w:pPr>
      <w:r>
        <w:separator/>
      </w:r>
    </w:p>
  </w:footnote>
  <w:footnote w:type="continuationSeparator" w:id="0">
    <w:p w:rsidR="00FE27B2" w:rsidRDefault="00FE27B2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7B2"/>
    <w:rsid w:val="00372DC6"/>
    <w:rsid w:val="00564E3C"/>
    <w:rsid w:val="0064591D"/>
    <w:rsid w:val="00DD5B8A"/>
    <w:rsid w:val="00EB41B8"/>
    <w:rsid w:val="00F14DE1"/>
    <w:rsid w:val="00FE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CFA157"/>
  <w15:chartTrackingRefBased/>
  <w15:docId w15:val="{1FBFD469-0611-4B6F-AF60-F80CFB819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rsid w:val="00FE27B2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2015-11-28T20:38:00Z</dcterms:created>
  <dcterms:modified xsi:type="dcterms:W3CDTF">2015-11-28T20:39:00Z</dcterms:modified>
</cp:coreProperties>
</file>